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78E36F7D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2B258D">
        <w:rPr>
          <w:rFonts w:cs="Arial"/>
          <w:bCs/>
          <w:sz w:val="22"/>
          <w:szCs w:val="22"/>
          <w:lang w:val="sv-SE"/>
        </w:rPr>
        <w:t>4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441079">
        <w:rPr>
          <w:rFonts w:cs="Arial"/>
          <w:noProof w:val="0"/>
          <w:sz w:val="22"/>
          <w:szCs w:val="22"/>
          <w:lang w:val="sv-SE"/>
        </w:rPr>
        <w:t>889</w:t>
      </w:r>
    </w:p>
    <w:p w14:paraId="3E51D1FC" w14:textId="426523E3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2B258D">
        <w:rPr>
          <w:sz w:val="22"/>
          <w:szCs w:val="22"/>
        </w:rPr>
        <w:t>19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28</w:t>
      </w:r>
      <w:r w:rsidR="00F356E4" w:rsidRPr="00F356E4">
        <w:rPr>
          <w:sz w:val="22"/>
          <w:szCs w:val="22"/>
        </w:rPr>
        <w:t xml:space="preserve"> </w:t>
      </w:r>
      <w:r w:rsidR="002B258D">
        <w:rPr>
          <w:sz w:val="22"/>
          <w:szCs w:val="22"/>
        </w:rPr>
        <w:t>May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1FA546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7B6A" w:rsidRPr="007C7B6A">
        <w:rPr>
          <w:rFonts w:ascii="Arial" w:hAnsi="Arial" w:cs="Arial"/>
          <w:b/>
          <w:sz w:val="22"/>
          <w:szCs w:val="22"/>
          <w:highlight w:val="yellow"/>
        </w:rPr>
        <w:t>[</w:t>
      </w:r>
      <w:r w:rsidR="0023355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C7B6A" w:rsidRPr="007C7B6A">
        <w:rPr>
          <w:rFonts w:ascii="Arial" w:hAnsi="Arial" w:cs="Arial"/>
          <w:b/>
          <w:sz w:val="22"/>
          <w:szCs w:val="22"/>
          <w:highlight w:val="yellow"/>
        </w:rPr>
        <w:t>]</w:t>
      </w:r>
      <w:r w:rsidR="007C7B6A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2B258D">
        <w:rPr>
          <w:rFonts w:ascii="Arial" w:hAnsi="Arial" w:cs="Arial"/>
          <w:b/>
          <w:sz w:val="22"/>
          <w:szCs w:val="22"/>
        </w:rPr>
        <w:t>8K in 5G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366302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5F1428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sz w:val="22"/>
          <w:szCs w:val="22"/>
        </w:rPr>
        <w:t>8K Association</w:t>
      </w:r>
    </w:p>
    <w:p w14:paraId="4D4C9740" w14:textId="2754ABA8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  <w:r w:rsidR="00BA0996" w:rsidRPr="00CC4C7D">
        <w:rPr>
          <w:rFonts w:ascii="Arial" w:hAnsi="Arial" w:cs="Arial"/>
          <w:bCs/>
        </w:rPr>
        <w:t xml:space="preserve">S4-210660: </w:t>
      </w:r>
      <w:r w:rsidR="00B83C7B" w:rsidRPr="00CC4C7D">
        <w:rPr>
          <w:rFonts w:ascii="Arial" w:eastAsia="Batang" w:hAnsi="Arial" w:cs="Arial"/>
          <w:bCs/>
          <w:lang w:eastAsia="zh-CN"/>
        </w:rPr>
        <w:t>New Work Item on “</w:t>
      </w:r>
      <w:r w:rsidR="00B83C7B" w:rsidRPr="00CC4C7D">
        <w:rPr>
          <w:rFonts w:ascii="Arial" w:hAnsi="Arial" w:cs="Arial"/>
          <w:bCs/>
          <w:color w:val="000000"/>
        </w:rPr>
        <w:t>8K Television over 5G</w:t>
      </w:r>
      <w:r w:rsidR="00B83C7B" w:rsidRPr="00CC4C7D">
        <w:rPr>
          <w:rFonts w:ascii="Arial" w:eastAsia="Batang" w:hAnsi="Arial" w:cs="Arial"/>
          <w:bCs/>
          <w:lang w:eastAsia="zh-CN"/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69D26B73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n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 xml:space="preserve">ew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0DF12FEF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Among others, </w:t>
      </w:r>
      <w:r w:rsidR="00AB6533">
        <w:rPr>
          <w:rFonts w:ascii="Arial" w:hAnsi="Arial" w:cs="Arial"/>
          <w:color w:val="000000"/>
          <w:sz w:val="22"/>
          <w:szCs w:val="22"/>
          <w:lang w:val="en-US"/>
        </w:rPr>
        <w:t>three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6E295F93" w14:textId="2E4B0601" w:rsidR="00CF1A39" w:rsidRDefault="00CF1A39" w:rsidP="00CF1A39">
      <w:pPr>
        <w:pStyle w:val="B1"/>
        <w:rPr>
          <w:lang w:val="en-CA"/>
        </w:rPr>
      </w:pPr>
      <w:r>
        <w:t>-</w:t>
      </w:r>
      <w:r>
        <w:tab/>
      </w:r>
      <w:r w:rsidRPr="00EC6533">
        <w:rPr>
          <w:b/>
          <w:bCs/>
          <w:lang w:val="en-CA"/>
        </w:rPr>
        <w:t>Communicate with relevant organizations including MPEG, CTA WAVE, DVB, SCTE and ATSC</w:t>
      </w:r>
      <w:r>
        <w:rPr>
          <w:lang w:val="en-CA"/>
        </w:rPr>
        <w:t xml:space="preserve"> to develop a CMAF profile for 8K HEVC.</w:t>
      </w:r>
    </w:p>
    <w:p w14:paraId="0F3229B6" w14:textId="1A8B6713" w:rsidR="00ED503B" w:rsidRDefault="00ED503B" w:rsidP="00ED503B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Provide a new scenario for TR26.955 to </w:t>
      </w:r>
      <w:r w:rsidRPr="00ED503B">
        <w:rPr>
          <w:b/>
          <w:bCs/>
        </w:rPr>
        <w:t>document characterization of 8K TV</w:t>
      </w:r>
      <w:r>
        <w:t>.</w:t>
      </w:r>
    </w:p>
    <w:p w14:paraId="70FE0B15" w14:textId="0FD14458" w:rsidR="00AB6533" w:rsidRPr="000C7079" w:rsidRDefault="00AB6533" w:rsidP="00AB6533">
      <w:pPr>
        <w:pStyle w:val="B1"/>
      </w:pPr>
      <w:r>
        <w:t>-</w:t>
      </w:r>
      <w:r>
        <w:tab/>
        <w:t xml:space="preserve">Document </w:t>
      </w:r>
      <w:r w:rsidRPr="00AB6533">
        <w:rPr>
          <w:b/>
          <w:bCs/>
        </w:rPr>
        <w:t>typical traffic characteristics</w:t>
      </w:r>
      <w:r>
        <w:t xml:space="preserve"> of such 8K TV video services.</w:t>
      </w:r>
    </w:p>
    <w:p w14:paraId="71EB8DCD" w14:textId="77BEBA78" w:rsidR="002D7E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Based on these objective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s, in particular, the latter </w:t>
      </w:r>
      <w:r w:rsidR="00AB6533">
        <w:rPr>
          <w:rFonts w:ascii="Arial" w:hAnsi="Arial" w:cs="Arial"/>
          <w:color w:val="000000"/>
          <w:sz w:val="22"/>
          <w:szCs w:val="22"/>
        </w:rPr>
        <w:t>two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, 3GPP </w:t>
      </w:r>
      <w:r w:rsidR="002D7EAC">
        <w:rPr>
          <w:rFonts w:ascii="Arial" w:hAnsi="Arial" w:cs="Arial"/>
          <w:color w:val="000000"/>
          <w:sz w:val="22"/>
          <w:szCs w:val="22"/>
        </w:rPr>
        <w:t xml:space="preserve">looks for </w:t>
      </w:r>
    </w:p>
    <w:p w14:paraId="2A10F97C" w14:textId="78C9673F" w:rsidR="00E34FAC" w:rsidRDefault="002D7EAC" w:rsidP="002D7EA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EAC">
        <w:rPr>
          <w:rFonts w:ascii="Arial" w:hAnsi="Arial" w:cs="Arial"/>
          <w:color w:val="000000"/>
          <w:sz w:val="22"/>
          <w:szCs w:val="22"/>
        </w:rPr>
        <w:t xml:space="preserve">8K Test sequences that can be used in order </w:t>
      </w:r>
      <w:r>
        <w:rPr>
          <w:rFonts w:ascii="Arial" w:hAnsi="Arial" w:cs="Arial"/>
          <w:color w:val="000000"/>
          <w:sz w:val="22"/>
          <w:szCs w:val="22"/>
        </w:rPr>
        <w:t>to characterize the different video codecs</w:t>
      </w:r>
      <w:r w:rsidR="00AB6533">
        <w:rPr>
          <w:rFonts w:ascii="Arial" w:hAnsi="Arial" w:cs="Arial"/>
          <w:color w:val="000000"/>
          <w:sz w:val="22"/>
          <w:szCs w:val="22"/>
        </w:rPr>
        <w:t xml:space="preserve"> when used for 8K compression. We would appreciate </w:t>
      </w:r>
      <w:r w:rsidR="00E637DF">
        <w:rPr>
          <w:rFonts w:ascii="Arial" w:hAnsi="Arial" w:cs="Arial"/>
          <w:color w:val="000000"/>
          <w:sz w:val="22"/>
          <w:szCs w:val="22"/>
        </w:rPr>
        <w:t>to obtain representative 8K source material that can be used for codec testing.</w:t>
      </w:r>
    </w:p>
    <w:p w14:paraId="5D74CBF1" w14:textId="35EB3CA5" w:rsidR="006C14B6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suitable</w:t>
      </w:r>
      <w:r w:rsidR="00E637DF">
        <w:rPr>
          <w:rFonts w:ascii="Arial" w:hAnsi="Arial" w:cs="Arial"/>
          <w:color w:val="000000"/>
          <w:sz w:val="22"/>
          <w:szCs w:val="22"/>
        </w:rPr>
        <w:t xml:space="preserve"> quality metrics for 8K video that may be used to evaluate </w:t>
      </w:r>
      <w:r w:rsidR="001462C7">
        <w:rPr>
          <w:rFonts w:ascii="Arial" w:hAnsi="Arial" w:cs="Arial"/>
          <w:color w:val="000000"/>
          <w:sz w:val="22"/>
          <w:szCs w:val="22"/>
        </w:rPr>
        <w:t>the performance of different video codecs under different bitrate constraints.</w:t>
      </w:r>
    </w:p>
    <w:p w14:paraId="1C82476E" w14:textId="3974C37C" w:rsidR="00485B92" w:rsidRPr="00485B92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Any other information related to the distribution of 8K video material.</w:t>
      </w:r>
    </w:p>
    <w:p w14:paraId="6E106172" w14:textId="3F8CB152" w:rsidR="00485B92" w:rsidRDefault="00485B92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Furthermore, 3GPP has ongoing studies to support the </w:t>
      </w:r>
      <w:r w:rsidR="00597FCC">
        <w:rPr>
          <w:rFonts w:ascii="Arial" w:hAnsi="Arial" w:cs="Arial"/>
          <w:color w:val="000000"/>
          <w:sz w:val="22"/>
          <w:szCs w:val="22"/>
        </w:rPr>
        <w:t xml:space="preserve">production of audio-visual content using 5G 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networks and services. All information is documented in TR 26.805, the latest version can be accessed </w:t>
      </w:r>
      <w:hyperlink r:id="rId12" w:history="1">
        <w:r w:rsidR="00CF36DA" w:rsidRPr="00C01F4F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 w:rsidR="00C01F4F">
        <w:rPr>
          <w:rFonts w:ascii="Arial" w:hAnsi="Arial" w:cs="Arial"/>
          <w:color w:val="000000"/>
          <w:sz w:val="22"/>
          <w:szCs w:val="22"/>
        </w:rPr>
        <w:t>.</w:t>
      </w:r>
      <w:r w:rsidR="0001179B">
        <w:rPr>
          <w:rFonts w:ascii="Arial" w:hAnsi="Arial" w:cs="Arial"/>
          <w:color w:val="000000"/>
          <w:sz w:val="22"/>
          <w:szCs w:val="22"/>
        </w:rPr>
        <w:t xml:space="preserve"> In this context, 3GPP would be interested if you have insights on typical 8K production requirements in terms of exact formats, bitrates, quality, latency and other aspects.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710E7233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the introduction and promotion of 8K video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4014FDAF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01179B">
        <w:rPr>
          <w:rFonts w:ascii="Arial" w:hAnsi="Arial" w:cs="Arial"/>
          <w:b/>
          <w:bCs/>
          <w:sz w:val="24"/>
          <w:szCs w:val="24"/>
        </w:rPr>
        <w:t>8K Association: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56982C09" w:rsidR="0045611B" w:rsidRDefault="0001179B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Provide </w:t>
      </w:r>
      <w:r w:rsidR="00585A59">
        <w:rPr>
          <w:rFonts w:ascii="Arial" w:hAnsi="Arial" w:cs="Arial"/>
          <w:color w:val="000000"/>
          <w:sz w:val="22"/>
          <w:szCs w:val="22"/>
        </w:rPr>
        <w:t>support for 8K video codec characterization by providing proper 8K test sequences, quality metrics and/or other relevant information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55CA730B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 3GPP SA on any insights on typical 8K production requirements in terms of exact formats, bitrates, quality, latency and other aspects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CD2C795" w14:textId="7E695DF2" w:rsidR="007527C8" w:rsidRPr="00233551" w:rsidRDefault="007527C8" w:rsidP="002F1940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SA4#115-e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="000A580B" w:rsidRPr="00233551">
        <w:rPr>
          <w:rFonts w:ascii="Arial" w:hAnsi="Arial" w:cs="Arial"/>
          <w:sz w:val="22"/>
          <w:szCs w:val="22"/>
          <w:lang w:val="de-DE"/>
        </w:rPr>
        <w:t>18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–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27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August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2021, e-meeting</w:t>
      </w:r>
    </w:p>
    <w:p w14:paraId="1F6D99E8" w14:textId="22B228EA" w:rsidR="000766DB" w:rsidRPr="00233551" w:rsidRDefault="000766DB" w:rsidP="000766DB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</w:t>
      </w:r>
      <w:r w:rsidRPr="00233551">
        <w:rPr>
          <w:rFonts w:ascii="Arial" w:hAnsi="Arial" w:cs="Arial"/>
          <w:sz w:val="22"/>
          <w:szCs w:val="22"/>
          <w:lang w:val="de-DE"/>
        </w:rPr>
        <w:t>6</w:t>
      </w:r>
      <w:r w:rsidRPr="00233551">
        <w:rPr>
          <w:rFonts w:ascii="Arial" w:hAnsi="Arial" w:cs="Arial"/>
          <w:sz w:val="22"/>
          <w:szCs w:val="22"/>
          <w:lang w:val="de-DE"/>
        </w:rPr>
        <w:t>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Pr="00233551">
        <w:rPr>
          <w:rFonts w:ascii="Arial" w:hAnsi="Arial" w:cs="Arial"/>
          <w:sz w:val="22"/>
          <w:szCs w:val="22"/>
          <w:lang w:val="de-DE"/>
        </w:rPr>
        <w:t>10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– </w:t>
      </w:r>
      <w:r w:rsidRPr="00233551">
        <w:rPr>
          <w:rFonts w:ascii="Arial" w:hAnsi="Arial" w:cs="Arial"/>
          <w:sz w:val="22"/>
          <w:szCs w:val="22"/>
          <w:lang w:val="de-DE"/>
        </w:rPr>
        <w:t>19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</w:t>
      </w:r>
      <w:r w:rsidRPr="00233551">
        <w:rPr>
          <w:rFonts w:ascii="Arial" w:hAnsi="Arial" w:cs="Arial"/>
          <w:sz w:val="22"/>
          <w:szCs w:val="22"/>
          <w:lang w:val="de-DE"/>
        </w:rPr>
        <w:t>November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2021, e-meeting</w:t>
      </w:r>
    </w:p>
    <w:p w14:paraId="7B21526F" w14:textId="4AB61393" w:rsidR="007A030E" w:rsidRPr="00233551" w:rsidRDefault="007A030E" w:rsidP="002F1940">
      <w:pPr>
        <w:rPr>
          <w:rFonts w:ascii="Arial" w:hAnsi="Arial" w:cs="Arial"/>
          <w:sz w:val="22"/>
          <w:szCs w:val="22"/>
          <w:lang w:val="de-DE"/>
        </w:rPr>
      </w:pPr>
    </w:p>
    <w:sectPr w:rsidR="007A030E" w:rsidRPr="002335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7F173" w14:textId="77777777" w:rsidR="008C5B8C" w:rsidRDefault="008C5B8C">
      <w:pPr>
        <w:spacing w:after="0"/>
      </w:pPr>
      <w:r>
        <w:separator/>
      </w:r>
    </w:p>
  </w:endnote>
  <w:endnote w:type="continuationSeparator" w:id="0">
    <w:p w14:paraId="7ADB4EE9" w14:textId="77777777" w:rsidR="008C5B8C" w:rsidRDefault="008C5B8C">
      <w:pPr>
        <w:spacing w:after="0"/>
      </w:pPr>
      <w:r>
        <w:continuationSeparator/>
      </w:r>
    </w:p>
  </w:endnote>
  <w:endnote w:type="continuationNotice" w:id="1">
    <w:p w14:paraId="2648F6EA" w14:textId="77777777" w:rsidR="008C5B8C" w:rsidRDefault="008C5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8464" w14:textId="77777777" w:rsidR="008C5B8C" w:rsidRDefault="008C5B8C">
      <w:pPr>
        <w:spacing w:after="0"/>
      </w:pPr>
      <w:r>
        <w:separator/>
      </w:r>
    </w:p>
  </w:footnote>
  <w:footnote w:type="continuationSeparator" w:id="0">
    <w:p w14:paraId="5E656305" w14:textId="77777777" w:rsidR="008C5B8C" w:rsidRDefault="008C5B8C">
      <w:pPr>
        <w:spacing w:after="0"/>
      </w:pPr>
      <w:r>
        <w:continuationSeparator/>
      </w:r>
    </w:p>
  </w:footnote>
  <w:footnote w:type="continuationNotice" w:id="1">
    <w:p w14:paraId="4B7DE32D" w14:textId="77777777" w:rsidR="008C5B8C" w:rsidRDefault="008C5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6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9"/>
  </w:num>
  <w:num w:numId="8">
    <w:abstractNumId w:val="2"/>
  </w:num>
  <w:num w:numId="9">
    <w:abstractNumId w:val="11"/>
  </w:num>
  <w:num w:numId="10">
    <w:abstractNumId w:val="21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0"/>
  </w:num>
  <w:num w:numId="16">
    <w:abstractNumId w:val="18"/>
  </w:num>
  <w:num w:numId="17">
    <w:abstractNumId w:val="13"/>
  </w:num>
  <w:num w:numId="18">
    <w:abstractNumId w:val="3"/>
  </w:num>
  <w:num w:numId="19">
    <w:abstractNumId w:val="4"/>
  </w:num>
  <w:num w:numId="20">
    <w:abstractNumId w:val="17"/>
  </w:num>
  <w:num w:numId="21">
    <w:abstractNumId w:val="16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A54A9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F48"/>
    <w:rsid w:val="001867F1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62A96"/>
    <w:rsid w:val="00570C44"/>
    <w:rsid w:val="00573433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7656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88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397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19</cp:revision>
  <cp:lastPrinted>2002-04-23T07:10:00Z</cp:lastPrinted>
  <dcterms:created xsi:type="dcterms:W3CDTF">2021-05-17T19:32:00Z</dcterms:created>
  <dcterms:modified xsi:type="dcterms:W3CDTF">2021-05-26T11:16:00Z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